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305" w14:textId="08A15694" w:rsidR="00BA00AB" w:rsidRDefault="00972B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ALYS</w:t>
      </w:r>
      <w:r>
        <w:rPr>
          <w:rFonts w:cs="Times New Roman"/>
          <w:szCs w:val="24"/>
        </w:rPr>
        <w:t xml:space="preserve">        (fl.1416)</w:t>
      </w:r>
    </w:p>
    <w:p w14:paraId="30106DAE" w14:textId="5AC3AAC5" w:rsidR="00972B47" w:rsidRDefault="00972B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19251DB" w14:textId="77777777" w:rsidR="00972B47" w:rsidRDefault="00972B47" w:rsidP="009139A6">
      <w:pPr>
        <w:pStyle w:val="NoSpacing"/>
        <w:rPr>
          <w:rFonts w:cs="Times New Roman"/>
          <w:szCs w:val="24"/>
        </w:rPr>
      </w:pPr>
    </w:p>
    <w:p w14:paraId="4502B8DD" w14:textId="77777777" w:rsidR="00972B47" w:rsidRDefault="00972B47" w:rsidP="009139A6">
      <w:pPr>
        <w:pStyle w:val="NoSpacing"/>
        <w:rPr>
          <w:rFonts w:cs="Times New Roman"/>
          <w:szCs w:val="24"/>
        </w:rPr>
      </w:pPr>
    </w:p>
    <w:p w14:paraId="43BACDE3" w14:textId="725BF236" w:rsidR="00972B47" w:rsidRDefault="00972B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Apr.1416</w:t>
      </w:r>
      <w:r>
        <w:rPr>
          <w:rFonts w:cs="Times New Roman"/>
          <w:szCs w:val="24"/>
        </w:rPr>
        <w:tab/>
        <w:t>He was ordained acolyte.</w:t>
      </w:r>
    </w:p>
    <w:p w14:paraId="496611B7" w14:textId="0B9A04FE" w:rsidR="00972B47" w:rsidRDefault="00972B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pp.439 annd 427)</w:t>
      </w:r>
    </w:p>
    <w:p w14:paraId="52FA6C16" w14:textId="77777777" w:rsidR="00972B47" w:rsidRDefault="00972B47" w:rsidP="009139A6">
      <w:pPr>
        <w:pStyle w:val="NoSpacing"/>
        <w:rPr>
          <w:rFonts w:cs="Times New Roman"/>
          <w:szCs w:val="24"/>
        </w:rPr>
      </w:pPr>
    </w:p>
    <w:p w14:paraId="704DAC48" w14:textId="77777777" w:rsidR="00972B47" w:rsidRDefault="00972B47" w:rsidP="009139A6">
      <w:pPr>
        <w:pStyle w:val="NoSpacing"/>
        <w:rPr>
          <w:rFonts w:cs="Times New Roman"/>
          <w:szCs w:val="24"/>
        </w:rPr>
      </w:pPr>
    </w:p>
    <w:p w14:paraId="547C401D" w14:textId="5052E735" w:rsidR="00972B47" w:rsidRPr="00972B47" w:rsidRDefault="00972B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sectPr w:rsidR="00972B47" w:rsidRPr="00972B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CE854" w14:textId="77777777" w:rsidR="00972B47" w:rsidRDefault="00972B47" w:rsidP="009139A6">
      <w:r>
        <w:separator/>
      </w:r>
    </w:p>
  </w:endnote>
  <w:endnote w:type="continuationSeparator" w:id="0">
    <w:p w14:paraId="6046255B" w14:textId="77777777" w:rsidR="00972B47" w:rsidRDefault="00972B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32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95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EB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C94F" w14:textId="77777777" w:rsidR="00972B47" w:rsidRDefault="00972B47" w:rsidP="009139A6">
      <w:r>
        <w:separator/>
      </w:r>
    </w:p>
  </w:footnote>
  <w:footnote w:type="continuationSeparator" w:id="0">
    <w:p w14:paraId="76415ECE" w14:textId="77777777" w:rsidR="00972B47" w:rsidRDefault="00972B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3C8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03A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68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B47"/>
    <w:rsid w:val="000666E0"/>
    <w:rsid w:val="002510B7"/>
    <w:rsid w:val="005C130B"/>
    <w:rsid w:val="00826F5C"/>
    <w:rsid w:val="009139A6"/>
    <w:rsid w:val="009448BB"/>
    <w:rsid w:val="00947624"/>
    <w:rsid w:val="00972B47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8F59F"/>
  <w15:chartTrackingRefBased/>
  <w15:docId w15:val="{A9E8927D-DE73-4D1C-A95C-D513D908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2023-04-27T18:12:00Z</dcterms:created>
  <dcterms:modified xsi:type="dcterms:W3CDTF">2023-04-27T18:20:00Z</dcterms:modified>
</cp:coreProperties>
</file>